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82D0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E882D1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1" w14:textId="77777777" w:rsidR="00C44B8B" w:rsidRPr="0052681C" w:rsidRDefault="007D45E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45EC">
              <w:rPr>
                <w:b/>
                <w:sz w:val="26"/>
                <w:szCs w:val="26"/>
              </w:rPr>
              <w:t>202A_001</w:t>
            </w:r>
          </w:p>
        </w:tc>
      </w:tr>
      <w:tr w:rsidR="00C44B8B" w:rsidRPr="0052681C" w14:paraId="2E882D1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2D14" w14:textId="77777777" w:rsidR="00C44B8B" w:rsidRPr="0052681C" w:rsidRDefault="001C454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2001997</w:t>
            </w:r>
          </w:p>
        </w:tc>
      </w:tr>
    </w:tbl>
    <w:p w14:paraId="2E882D1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E882D1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E882D1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E882D1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E882D1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E882D1B" w14:textId="77777777" w:rsidR="00C44B8B" w:rsidRPr="0052681C" w:rsidRDefault="00C44B8B" w:rsidP="00C44B8B"/>
    <w:p w14:paraId="2E882D1C" w14:textId="77777777" w:rsidR="00C44B8B" w:rsidRPr="0052681C" w:rsidRDefault="00C44B8B" w:rsidP="00C44B8B"/>
    <w:p w14:paraId="2E882D1D" w14:textId="77777777" w:rsidR="00C44B8B" w:rsidRPr="0052681C" w:rsidRDefault="00C44B8B" w:rsidP="00C44B8B"/>
    <w:p w14:paraId="2E882D1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E882D1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E882D20" w14:textId="77777777" w:rsidR="00612811" w:rsidRPr="007D45EC" w:rsidRDefault="00D90FB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(Узел крепления КГП-7-1</w:t>
      </w:r>
      <w:r w:rsidR="00577FB5">
        <w:rPr>
          <w:b/>
          <w:sz w:val="26"/>
          <w:szCs w:val="26"/>
        </w:rPr>
        <w:t>Е</w:t>
      </w:r>
      <w:r>
        <w:rPr>
          <w:b/>
          <w:sz w:val="26"/>
          <w:szCs w:val="26"/>
        </w:rPr>
        <w:t>)</w:t>
      </w:r>
      <w:r w:rsidR="004A19F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D45EC">
        <w:rPr>
          <w:b/>
          <w:sz w:val="26"/>
          <w:szCs w:val="26"/>
        </w:rPr>
        <w:t xml:space="preserve"> </w:t>
      </w:r>
      <w:r w:rsidR="00AA670B" w:rsidRPr="00577FB5">
        <w:rPr>
          <w:b/>
          <w:sz w:val="26"/>
          <w:szCs w:val="26"/>
          <w:u w:val="single"/>
        </w:rPr>
        <w:t>202</w:t>
      </w:r>
      <w:r w:rsidR="00AA670B" w:rsidRPr="00577FB5">
        <w:rPr>
          <w:b/>
          <w:sz w:val="26"/>
          <w:szCs w:val="26"/>
          <w:u w:val="single"/>
          <w:lang w:val="en-US"/>
        </w:rPr>
        <w:t>A</w:t>
      </w:r>
    </w:p>
    <w:p w14:paraId="2E882D2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E882D2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E882D23" w14:textId="77777777" w:rsidR="004F4E9E" w:rsidRPr="005230C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 xml:space="preserve">линейной арматуры и гасителей </w:t>
      </w:r>
      <w:r w:rsidR="00770408" w:rsidRPr="005230CF">
        <w:rPr>
          <w:sz w:val="24"/>
          <w:szCs w:val="24"/>
        </w:rPr>
        <w:t>вибрации</w:t>
      </w:r>
      <w:r w:rsidR="004F4E9E" w:rsidRPr="005230CF">
        <w:rPr>
          <w:sz w:val="24"/>
          <w:szCs w:val="24"/>
        </w:rPr>
        <w:t xml:space="preserve">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bookmarkStart w:id="1" w:name="Поле4"/>
      <w:r w:rsidR="009772FC" w:rsidRPr="0066687C">
        <w:rPr>
          <w:sz w:val="26"/>
          <w:szCs w:val="26"/>
        </w:rPr>
        <w:t>ТУ 3449-108-00111120-94</w:t>
      </w:r>
      <w:bookmarkEnd w:id="1"/>
      <w:r w:rsidR="009772FC" w:rsidRPr="0066687C">
        <w:rPr>
          <w:sz w:val="26"/>
          <w:szCs w:val="26"/>
        </w:rPr>
        <w:t xml:space="preserve"> «Узлы крепления типа КГП»</w:t>
      </w:r>
      <w:r w:rsidR="005230CF">
        <w:rPr>
          <w:sz w:val="26"/>
          <w:szCs w:val="26"/>
        </w:rPr>
        <w:t>.</w:t>
      </w:r>
    </w:p>
    <w:p w14:paraId="2E882D24" w14:textId="77777777" w:rsidR="00A305DC" w:rsidRDefault="00B712C1" w:rsidP="00B712C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E882D57" wp14:editId="2E882D58">
            <wp:extent cx="6048375" cy="3228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882D25" w14:textId="77777777" w:rsidR="00B712C1" w:rsidRPr="0052681C" w:rsidRDefault="00B712C1" w:rsidP="00B712C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E882D59" wp14:editId="2E882D5A">
            <wp:extent cx="6105525" cy="11239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882D2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E882D2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E882D28" w14:textId="77777777" w:rsidR="00572FCA" w:rsidRPr="0052681C" w:rsidRDefault="00572FCA" w:rsidP="00572FC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E882D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882D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882D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882D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882D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E882D2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E882D2F" w14:textId="3B1A4D5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B6E33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2E882D30" w14:textId="02F3C4D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3653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E882D3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E882D32" w14:textId="77777777" w:rsidR="00DE0C6D" w:rsidRPr="0052681C" w:rsidRDefault="00843900" w:rsidP="00572FC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E882D3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E882D34" w14:textId="77777777" w:rsidR="0052681C" w:rsidRDefault="009772FC" w:rsidP="005230C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6687C">
        <w:rPr>
          <w:sz w:val="26"/>
          <w:szCs w:val="26"/>
        </w:rPr>
        <w:t>ТУ 3449-108-00111120-94 «Узлы крепления типа КГП»</w:t>
      </w:r>
      <w:r w:rsidR="0052681C">
        <w:rPr>
          <w:sz w:val="24"/>
          <w:szCs w:val="24"/>
        </w:rPr>
        <w:t>;</w:t>
      </w:r>
    </w:p>
    <w:p w14:paraId="2E882D3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E882D3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E882D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882D3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E882D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882D3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882D3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E882D3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E882D3D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77FB5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2E882D3E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882D3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E882D4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A19F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882D4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882D4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E882D4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E882D4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882D4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882D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E882D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E882D4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882D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E882D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E882D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E882D4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E882D4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2E882D4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E882D4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E882D5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E882D5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882D52" w14:textId="77777777" w:rsidR="001D6900" w:rsidRPr="0052681C" w:rsidRDefault="001D6900" w:rsidP="00451C4D">
      <w:pPr>
        <w:rPr>
          <w:sz w:val="26"/>
          <w:szCs w:val="26"/>
        </w:rPr>
      </w:pPr>
    </w:p>
    <w:p w14:paraId="2E882D53" w14:textId="77777777" w:rsidR="004A2665" w:rsidRPr="0052681C" w:rsidRDefault="004A2665" w:rsidP="00451C4D">
      <w:pPr>
        <w:rPr>
          <w:sz w:val="26"/>
          <w:szCs w:val="26"/>
        </w:rPr>
      </w:pPr>
    </w:p>
    <w:p w14:paraId="2E882D5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882D5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E882D5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82D5D" w14:textId="77777777" w:rsidR="0069410E" w:rsidRDefault="0069410E">
      <w:r>
        <w:separator/>
      </w:r>
    </w:p>
  </w:endnote>
  <w:endnote w:type="continuationSeparator" w:id="0">
    <w:p w14:paraId="2E882D5E" w14:textId="77777777" w:rsidR="0069410E" w:rsidRDefault="0069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82D5B" w14:textId="77777777" w:rsidR="0069410E" w:rsidRDefault="0069410E">
      <w:r>
        <w:separator/>
      </w:r>
    </w:p>
  </w:footnote>
  <w:footnote w:type="continuationSeparator" w:id="0">
    <w:p w14:paraId="2E882D5C" w14:textId="77777777" w:rsidR="0069410E" w:rsidRDefault="00694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82D5F" w14:textId="77777777" w:rsidR="00AD7048" w:rsidRDefault="00770C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E882D6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4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C0D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546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AD9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536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9F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0CF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FCA"/>
    <w:rsid w:val="0057500D"/>
    <w:rsid w:val="00577D10"/>
    <w:rsid w:val="00577F93"/>
    <w:rsid w:val="00577FB5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10E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93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2FFC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5EC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50C"/>
    <w:rsid w:val="00967633"/>
    <w:rsid w:val="00967E65"/>
    <w:rsid w:val="00971559"/>
    <w:rsid w:val="00971945"/>
    <w:rsid w:val="00972B4B"/>
    <w:rsid w:val="00973170"/>
    <w:rsid w:val="00973C4F"/>
    <w:rsid w:val="0097481A"/>
    <w:rsid w:val="009772FC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C43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78C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2C1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25D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E1C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0FBF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99E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E3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82D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F34B-78FF-4878-B7CD-CE0F75995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E48CF-EBCC-4153-A64F-BC2EE2206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A9A86-ABE0-4243-A55D-87471E63413C}">
  <ds:schemaRefs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61227DD-6BB1-4151-8608-85D61E37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2</TotalTime>
  <Pages>4</Pages>
  <Words>1173</Words>
  <Characters>6690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Лазарева Татьяна Валентиновна</cp:lastModifiedBy>
  <cp:revision>2</cp:revision>
  <cp:lastPrinted>2010-09-30T13:29:00Z</cp:lastPrinted>
  <dcterms:created xsi:type="dcterms:W3CDTF">2015-10-09T07:34:00Z</dcterms:created>
  <dcterms:modified xsi:type="dcterms:W3CDTF">2015-10-09T07:34:00Z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